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04FE3" w14:textId="77777777" w:rsidR="00BC1F1B" w:rsidRDefault="00BC1F1B" w:rsidP="00BC1F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SHIREWOD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(fl.1401)</w:t>
      </w:r>
    </w:p>
    <w:p w14:paraId="03E59E0C" w14:textId="77777777" w:rsidR="00BC1F1B" w:rsidRDefault="00BC1F1B" w:rsidP="00BC1F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Armourer.</w:t>
      </w:r>
    </w:p>
    <w:p w14:paraId="1AECD906" w14:textId="77777777" w:rsidR="00BC1F1B" w:rsidRDefault="00BC1F1B" w:rsidP="00BC1F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4E8A88" w14:textId="77777777" w:rsidR="00BC1F1B" w:rsidRDefault="00BC1F1B" w:rsidP="00BC1F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254498" w14:textId="77777777" w:rsidR="00BC1F1B" w:rsidRDefault="00BC1F1B" w:rsidP="00BC1F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1401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William Mareschall of Bedford(q.v.).</w:t>
      </w:r>
    </w:p>
    <w:p w14:paraId="33C5561C" w14:textId="77777777" w:rsidR="00BC1F1B" w:rsidRDefault="00BC1F1B" w:rsidP="00BC1F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F45FF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https://waalt.uh.edu/index.php/CP40/561:_K-Z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4853050" w14:textId="77777777" w:rsidR="00BC1F1B" w:rsidRDefault="00BC1F1B" w:rsidP="00BC1F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9B331E" w14:textId="77777777" w:rsidR="00BC1F1B" w:rsidRDefault="00BC1F1B" w:rsidP="00BC1F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04FFBC" w14:textId="69DF0E30" w:rsidR="00BC1F1B" w:rsidRDefault="00BC1F1B" w:rsidP="00BC1F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May 2022</w:t>
      </w:r>
    </w:p>
    <w:p w14:paraId="34A94820" w14:textId="37D39043" w:rsidR="00BA00AB" w:rsidRPr="00BC1F1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C1F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58AE9" w14:textId="77777777" w:rsidR="00BC1F1B" w:rsidRDefault="00BC1F1B" w:rsidP="009139A6">
      <w:r>
        <w:separator/>
      </w:r>
    </w:p>
  </w:endnote>
  <w:endnote w:type="continuationSeparator" w:id="0">
    <w:p w14:paraId="7A7E50CC" w14:textId="77777777" w:rsidR="00BC1F1B" w:rsidRDefault="00BC1F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57F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70B5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EF5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0B243" w14:textId="77777777" w:rsidR="00BC1F1B" w:rsidRDefault="00BC1F1B" w:rsidP="009139A6">
      <w:r>
        <w:separator/>
      </w:r>
    </w:p>
  </w:footnote>
  <w:footnote w:type="continuationSeparator" w:id="0">
    <w:p w14:paraId="26579400" w14:textId="77777777" w:rsidR="00BC1F1B" w:rsidRDefault="00BC1F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837D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6F9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B82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F1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C1F1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9D3AF"/>
  <w15:chartTrackingRefBased/>
  <w15:docId w15:val="{5C533DA7-B537-4941-BC56-4949C4076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C1F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61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2022-05-04T15:46:00Z</dcterms:created>
  <dcterms:modified xsi:type="dcterms:W3CDTF">2022-05-04T15:47:00Z</dcterms:modified>
</cp:coreProperties>
</file>